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90FC1" w14:textId="3976E952" w:rsidR="00AA1C7C" w:rsidRDefault="00AA1C7C" w:rsidP="00AA1C7C">
      <w:pPr>
        <w:pStyle w:val="CRCoverPage"/>
        <w:tabs>
          <w:tab w:val="right" w:pos="9639"/>
        </w:tabs>
        <w:spacing w:after="0"/>
        <w:rPr>
          <w:b/>
          <w:i/>
          <w:noProof/>
          <w:sz w:val="28"/>
        </w:rPr>
      </w:pPr>
      <w:r w:rsidRPr="00F6443E">
        <w:rPr>
          <w:b/>
          <w:noProof/>
          <w:sz w:val="24"/>
        </w:rPr>
        <w:t>3GPP TSG-RAN WG2 Meeting #103</w:t>
      </w:r>
      <w:r w:rsidR="00B62E56">
        <w:rPr>
          <w:b/>
          <w:noProof/>
          <w:sz w:val="24"/>
        </w:rPr>
        <w:t>bis</w:t>
      </w:r>
      <w:r>
        <w:rPr>
          <w:b/>
          <w:i/>
          <w:noProof/>
          <w:sz w:val="24"/>
        </w:rPr>
        <w:t xml:space="preserve"> </w:t>
      </w:r>
      <w:r>
        <w:rPr>
          <w:b/>
          <w:i/>
          <w:noProof/>
          <w:sz w:val="28"/>
        </w:rPr>
        <w:tab/>
        <w:t>R2-181</w:t>
      </w:r>
      <w:r w:rsidR="00B62E56">
        <w:rPr>
          <w:b/>
          <w:i/>
          <w:noProof/>
          <w:sz w:val="28"/>
        </w:rPr>
        <w:t>xxxx</w:t>
      </w:r>
    </w:p>
    <w:p w14:paraId="50EE2997" w14:textId="06B813E2" w:rsidR="00AA1C7C" w:rsidRPr="005E4275" w:rsidRDefault="00B62E56" w:rsidP="00AA1C7C">
      <w:pPr>
        <w:pStyle w:val="CRCoverPage"/>
        <w:tabs>
          <w:tab w:val="right" w:pos="9639"/>
        </w:tabs>
        <w:spacing w:after="0"/>
        <w:rPr>
          <w:b/>
          <w:noProof/>
          <w:sz w:val="24"/>
        </w:rPr>
      </w:pPr>
      <w:r w:rsidRPr="00B62E56">
        <w:rPr>
          <w:b/>
          <w:noProof/>
          <w:sz w:val="24"/>
        </w:rPr>
        <w:t>Chengdu, China, 8th - 12th October 2018</w:t>
      </w:r>
      <w:r w:rsidR="00AA1C7C" w:rsidRPr="00CE3F73">
        <w:rPr>
          <w:b/>
          <w:noProof/>
          <w:sz w:val="24"/>
        </w:rPr>
        <w:tab/>
      </w:r>
      <w:r w:rsidR="00AA1C7C">
        <w:rPr>
          <w:b/>
          <w:noProof/>
          <w:sz w:val="24"/>
        </w:rPr>
        <w:t xml:space="preserve">resubmission of </w:t>
      </w:r>
      <w:r w:rsidR="00AA1C7C">
        <w:rPr>
          <w:b/>
          <w:noProof/>
          <w:sz w:val="22"/>
          <w:szCs w:val="22"/>
        </w:rPr>
        <w:t>R2-</w:t>
      </w:r>
      <w:r w:rsidRPr="00B62E56">
        <w:rPr>
          <w:b/>
          <w:noProof/>
          <w:sz w:val="22"/>
          <w:szCs w:val="22"/>
        </w:rPr>
        <w:t>1812665</w:t>
      </w:r>
    </w:p>
    <w:p w14:paraId="68D774B3" w14:textId="6BAE4B13"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52813B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6B542C">
        <w:rPr>
          <w:rFonts w:ascii="Arial" w:hAnsi="Arial" w:cs="Arial"/>
          <w:b/>
          <w:noProof/>
          <w:sz w:val="28"/>
          <w:szCs w:val="28"/>
          <w:lang w:val="en-US"/>
        </w:rPr>
        <w:t>.1.3</w:t>
      </w:r>
      <w:bookmarkStart w:id="0" w:name="_GoBack"/>
      <w:bookmarkEnd w:id="0"/>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1A5D03">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F796F5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553EC">
        <w:rPr>
          <w:rFonts w:ascii="Arial" w:hAnsi="Arial" w:cs="Arial"/>
          <w:b/>
          <w:noProof/>
          <w:sz w:val="28"/>
          <w:szCs w:val="28"/>
          <w:lang w:val="en-US"/>
        </w:rPr>
        <w:t>Multi-path packet duplication for NR-U</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4E0D1323" w:rsidR="007B48EC" w:rsidRDefault="00257926" w:rsidP="007B48EC">
      <w:pPr>
        <w:rPr>
          <w:lang w:eastAsia="ko-KR"/>
        </w:rPr>
      </w:pPr>
      <w:r>
        <w:rPr>
          <w:lang w:eastAsia="ko-KR"/>
        </w:rPr>
        <w:t xml:space="preserve">In NR, packet duplication has been introduced </w:t>
      </w:r>
      <w:r w:rsidR="009D7AA7">
        <w:rPr>
          <w:lang w:eastAsia="ko-KR"/>
        </w:rPr>
        <w:t>to support better</w:t>
      </w:r>
      <w:r>
        <w:rPr>
          <w:lang w:eastAsia="ko-KR"/>
        </w:rPr>
        <w:t xml:space="preserve"> reliability. It has been considered enough that the maximum number of duplicated packets is two in NR because the cell or the cell group associated with each </w:t>
      </w:r>
      <w:r w:rsidR="009D7AA7">
        <w:rPr>
          <w:lang w:eastAsia="ko-KR"/>
        </w:rPr>
        <w:t>path</w:t>
      </w:r>
      <w:r>
        <w:rPr>
          <w:lang w:eastAsia="ko-KR"/>
        </w:rPr>
        <w:t xml:space="preserve"> would provide sufficient transmission opportunity.</w:t>
      </w:r>
    </w:p>
    <w:p w14:paraId="51CCB09C" w14:textId="4368C079" w:rsidR="00257926" w:rsidRPr="007B48EC" w:rsidRDefault="00257926" w:rsidP="007B48EC">
      <w:pPr>
        <w:rPr>
          <w:lang w:eastAsia="ko-KR"/>
        </w:rPr>
      </w:pPr>
      <w:r>
        <w:rPr>
          <w:lang w:eastAsia="ko-KR"/>
        </w:rPr>
        <w:t>In this contribution, we discuss whether packet duplication with restriction of 2 paths is sufficient or not in NR-U.</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4ACB761" w14:textId="4D0660F8" w:rsidR="00257926" w:rsidRPr="00257926" w:rsidRDefault="00257926" w:rsidP="00F51D04">
      <w:pPr>
        <w:rPr>
          <w:lang w:val="en-US" w:eastAsia="ko-KR"/>
        </w:rPr>
      </w:pPr>
      <w:r>
        <w:rPr>
          <w:lang w:val="en-US" w:eastAsia="ko-KR"/>
        </w:rPr>
        <w:t xml:space="preserve">In LTE LAA, it has been considered that unlicensed cell provides additional resources which can be used in opportunistic manner. Therefore, by configuring </w:t>
      </w:r>
      <w:r>
        <w:rPr>
          <w:i/>
          <w:lang w:val="en-US" w:eastAsia="ko-KR"/>
        </w:rPr>
        <w:t>LAA-allowed</w:t>
      </w:r>
      <w:r>
        <w:rPr>
          <w:lang w:val="en-US" w:eastAsia="ko-KR"/>
        </w:rPr>
        <w:t xml:space="preserve">, we restrict the use of unlicensed cell to the logical channel which is not so delay sensitive. In NR, however, it is of interest to utilize the unlicensed cell more actively. In this sense, it is important to </w:t>
      </w:r>
      <w:r w:rsidR="00F36AE3">
        <w:rPr>
          <w:lang w:val="en-US" w:eastAsia="ko-KR"/>
        </w:rPr>
        <w:t>guarantee</w:t>
      </w:r>
      <w:r>
        <w:rPr>
          <w:lang w:val="en-US" w:eastAsia="ko-KR"/>
        </w:rPr>
        <w:t xml:space="preserve"> reliability and latency in transmission of data on unlicensed cell.</w:t>
      </w:r>
    </w:p>
    <w:p w14:paraId="256A30D1" w14:textId="3AEE15F3" w:rsidR="002C7EDC" w:rsidRDefault="009D7AA7" w:rsidP="00F51D04">
      <w:pPr>
        <w:rPr>
          <w:lang w:val="en-US" w:eastAsia="ko-KR"/>
        </w:rPr>
      </w:pPr>
      <w:r>
        <w:rPr>
          <w:rFonts w:hint="eastAsia"/>
          <w:lang w:val="en-US" w:eastAsia="ko-KR"/>
        </w:rPr>
        <w:t xml:space="preserve">Given that the </w:t>
      </w:r>
      <w:r>
        <w:rPr>
          <w:lang w:val="en-US" w:eastAsia="ko-KR"/>
        </w:rPr>
        <w:t>channel busy/free status in time domain</w:t>
      </w:r>
      <w:r>
        <w:rPr>
          <w:rFonts w:hint="eastAsia"/>
          <w:lang w:val="en-US" w:eastAsia="ko-KR"/>
        </w:rPr>
        <w:t xml:space="preserve"> is no</w:t>
      </w:r>
      <w:r>
        <w:rPr>
          <w:lang w:val="en-US" w:eastAsia="ko-KR"/>
        </w:rPr>
        <w:t>t</w:t>
      </w:r>
      <w:r>
        <w:rPr>
          <w:rFonts w:hint="eastAsia"/>
          <w:lang w:val="en-US" w:eastAsia="ko-KR"/>
        </w:rPr>
        <w:t xml:space="preserve"> predictable on the unlicensed cell, it </w:t>
      </w:r>
      <w:r>
        <w:rPr>
          <w:lang w:val="en-US" w:eastAsia="ko-KR"/>
        </w:rPr>
        <w:t>may be difficult to increase transmission opportunity in time domain. In this sense, it has been proposed to adopt cross-carrier HARQ [R2-1807653]</w:t>
      </w:r>
      <w:r w:rsidR="002C7EDC">
        <w:rPr>
          <w:lang w:val="en-US" w:eastAsia="ko-KR"/>
        </w:rPr>
        <w:t>, where the retransmission can occur on a cell which is different from the cell where the initial transmission occurred. The intention is to find a cell which provides earlier chance of transmission and use it. However, the same can be achieved by packet duplication</w:t>
      </w:r>
      <w:r w:rsidR="00F36AE3">
        <w:rPr>
          <w:lang w:val="en-US" w:eastAsia="ko-KR"/>
        </w:rPr>
        <w:t>. A</w:t>
      </w:r>
      <w:r w:rsidR="002C7EDC">
        <w:rPr>
          <w:lang w:val="en-US" w:eastAsia="ko-KR"/>
        </w:rPr>
        <w:t>lthough they are different in that packet duplication is to transmit the same PDCP PDUs whereas cross-carrier HARQ is to transmit the same MAC PDU over different cells</w:t>
      </w:r>
      <w:r w:rsidR="00F36AE3">
        <w:rPr>
          <w:lang w:val="en-US" w:eastAsia="ko-KR"/>
        </w:rPr>
        <w:t>, packet duplication seems to be more flexible and elaborate way to provide better reliability/latency because it can control reliability/latency per RB</w:t>
      </w:r>
      <w:r w:rsidR="002C7EDC">
        <w:rPr>
          <w:lang w:val="en-US" w:eastAsia="ko-KR"/>
        </w:rPr>
        <w:t xml:space="preserve">. Moreover, cross-carrier HARQ </w:t>
      </w:r>
      <w:r w:rsidR="00300879">
        <w:rPr>
          <w:lang w:val="en-US" w:eastAsia="ko-KR"/>
        </w:rPr>
        <w:t>may touch</w:t>
      </w:r>
      <w:r w:rsidR="002C7EDC">
        <w:rPr>
          <w:lang w:val="en-US" w:eastAsia="ko-KR"/>
        </w:rPr>
        <w:t xml:space="preserve"> the basic HARQ design, where the HARQ entity is per cell and they don’t require any interaction. </w:t>
      </w:r>
    </w:p>
    <w:p w14:paraId="4AD80BCC" w14:textId="4AE07CFA" w:rsidR="002C7EDC" w:rsidRDefault="00F36AE3" w:rsidP="00F51D04">
      <w:pPr>
        <w:rPr>
          <w:lang w:val="en-US" w:eastAsia="ko-KR"/>
        </w:rPr>
      </w:pPr>
      <w:r>
        <w:rPr>
          <w:lang w:val="en-US" w:eastAsia="ko-KR"/>
        </w:rPr>
        <w:t>Therefore, w</w:t>
      </w:r>
      <w:r w:rsidR="002C7EDC">
        <w:rPr>
          <w:lang w:val="en-US" w:eastAsia="ko-KR"/>
        </w:rPr>
        <w:t xml:space="preserve">e think it is reasonable to improve the packet duplication by considering the nature of unlicensed cell rather than introducing a </w:t>
      </w:r>
      <w:r>
        <w:rPr>
          <w:lang w:val="en-US" w:eastAsia="ko-KR"/>
        </w:rPr>
        <w:t>cross-carrier HARQ for the same purpose.</w:t>
      </w:r>
    </w:p>
    <w:p w14:paraId="1A7663D4" w14:textId="6CC5283C" w:rsidR="00F36AE3" w:rsidRDefault="00F36AE3" w:rsidP="00F51D04">
      <w:pPr>
        <w:rPr>
          <w:lang w:val="en-US" w:eastAsia="ko-KR"/>
        </w:rPr>
      </w:pPr>
      <w:r>
        <w:rPr>
          <w:lang w:val="en-US" w:eastAsia="ko-KR"/>
        </w:rPr>
        <w:t xml:space="preserve">One possibility of packet duplication enhancement is to relax the maximum number of paths. In NR, two paths are preferred due to the tradeoff between resource efficiency and latency gain. However, in NR-U, to overcome the limited chance of channel access of the unlicensed cell, it would be beneficial to make the number of paths configurable. In that, the basic functions such as BSR could remain as it is in NR, but some </w:t>
      </w:r>
      <w:r w:rsidR="00300879">
        <w:rPr>
          <w:lang w:val="en-US" w:eastAsia="ko-KR"/>
        </w:rPr>
        <w:t xml:space="preserve">need to be discussed more because there can be multiple RLC entities for one PDCP. </w:t>
      </w:r>
    </w:p>
    <w:p w14:paraId="1C2D11BF" w14:textId="5A7B13ED" w:rsidR="00300879" w:rsidRDefault="00300879" w:rsidP="00F51D04">
      <w:pPr>
        <w:rPr>
          <w:lang w:val="en-US" w:eastAsia="ko-KR"/>
        </w:rPr>
      </w:pPr>
      <w:r>
        <w:rPr>
          <w:b/>
          <w:lang w:val="en-US" w:eastAsia="ko-KR"/>
        </w:rPr>
        <w:t xml:space="preserve">Proposal 1. </w:t>
      </w:r>
      <w:r>
        <w:rPr>
          <w:lang w:val="en-US" w:eastAsia="ko-KR"/>
        </w:rPr>
        <w:t>In NR-U, support configurable number of paths in packet duplication.</w:t>
      </w:r>
    </w:p>
    <w:p w14:paraId="70523F88" w14:textId="3EB85160" w:rsidR="00300879" w:rsidRPr="00300879" w:rsidRDefault="00300879" w:rsidP="00F51D04">
      <w:pPr>
        <w:rPr>
          <w:lang w:val="en-US" w:eastAsia="ko-KR"/>
        </w:rPr>
      </w:pPr>
      <w:r>
        <w:rPr>
          <w:b/>
          <w:lang w:val="en-US" w:eastAsia="ko-KR"/>
        </w:rPr>
        <w:t>Proposal 2.</w:t>
      </w:r>
      <w:r>
        <w:rPr>
          <w:lang w:val="en-US" w:eastAsia="ko-KR"/>
        </w:rPr>
        <w:t xml:space="preserve"> In NR-U, cross-carrier HARQ is not supported.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18F5BD97" w:rsidR="00A60F2B" w:rsidRDefault="00A60F2B" w:rsidP="00752BE0">
      <w:pPr>
        <w:rPr>
          <w:lang w:eastAsia="ko-KR"/>
        </w:rPr>
      </w:pPr>
      <w:r>
        <w:rPr>
          <w:rFonts w:hint="eastAsia"/>
          <w:lang w:eastAsia="ko-KR"/>
        </w:rPr>
        <w:t xml:space="preserve">In this contribution, </w:t>
      </w:r>
      <w:r w:rsidR="00752BE0">
        <w:rPr>
          <w:lang w:eastAsia="ko-KR"/>
        </w:rPr>
        <w:t xml:space="preserve">we propose to enhance packet duplication in order to increase the channel access probability by considering random busy/free channel status of unlicensed cell. </w:t>
      </w:r>
    </w:p>
    <w:p w14:paraId="1653BA0B" w14:textId="77777777" w:rsidR="00752BE0" w:rsidRDefault="00752BE0" w:rsidP="00752BE0">
      <w:pPr>
        <w:rPr>
          <w:lang w:val="en-US" w:eastAsia="ko-KR"/>
        </w:rPr>
      </w:pPr>
      <w:r>
        <w:rPr>
          <w:b/>
          <w:lang w:val="en-US" w:eastAsia="ko-KR"/>
        </w:rPr>
        <w:t xml:space="preserve">Proposal 1. </w:t>
      </w:r>
      <w:r>
        <w:rPr>
          <w:lang w:val="en-US" w:eastAsia="ko-KR"/>
        </w:rPr>
        <w:t>In NR-U, support configurable number of paths in packet duplication.</w:t>
      </w:r>
    </w:p>
    <w:p w14:paraId="2514F417" w14:textId="77777777" w:rsidR="00752BE0" w:rsidRPr="00300879" w:rsidRDefault="00752BE0" w:rsidP="00752BE0">
      <w:pPr>
        <w:rPr>
          <w:lang w:val="en-US" w:eastAsia="ko-KR"/>
        </w:rPr>
      </w:pPr>
      <w:r>
        <w:rPr>
          <w:b/>
          <w:lang w:val="en-US" w:eastAsia="ko-KR"/>
        </w:rPr>
        <w:lastRenderedPageBreak/>
        <w:t>Proposal 2.</w:t>
      </w:r>
      <w:r>
        <w:rPr>
          <w:lang w:val="en-US" w:eastAsia="ko-KR"/>
        </w:rPr>
        <w:t xml:space="preserve"> In NR-U, cross-carrier HARQ is not supported. </w:t>
      </w:r>
    </w:p>
    <w:p w14:paraId="04E668EB" w14:textId="77777777" w:rsidR="00752BE0" w:rsidRPr="00752BE0" w:rsidRDefault="00752BE0" w:rsidP="00752BE0">
      <w:pPr>
        <w:rPr>
          <w:lang w:val="en-US"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930C1" w14:textId="77777777" w:rsidR="00CA0403" w:rsidRDefault="00CA0403">
      <w:pPr>
        <w:pStyle w:val="1"/>
      </w:pPr>
      <w:r>
        <w:separator/>
      </w:r>
    </w:p>
  </w:endnote>
  <w:endnote w:type="continuationSeparator" w:id="0">
    <w:p w14:paraId="5397BF6A" w14:textId="77777777" w:rsidR="00CA0403" w:rsidRDefault="00CA040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B542C">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74C45" w14:textId="77777777" w:rsidR="00CA0403" w:rsidRDefault="00CA0403">
      <w:pPr>
        <w:pStyle w:val="1"/>
      </w:pPr>
      <w:r>
        <w:separator/>
      </w:r>
    </w:p>
  </w:footnote>
  <w:footnote w:type="continuationSeparator" w:id="0">
    <w:p w14:paraId="04AEA36B" w14:textId="77777777" w:rsidR="00CA0403" w:rsidRDefault="00CA040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9"/>
  </w:num>
  <w:num w:numId="5">
    <w:abstractNumId w:val="11"/>
  </w:num>
  <w:num w:numId="6">
    <w:abstractNumId w:val="18"/>
  </w:num>
  <w:num w:numId="7">
    <w:abstractNumId w:val="7"/>
  </w:num>
  <w:num w:numId="8">
    <w:abstractNumId w:val="16"/>
  </w:num>
  <w:num w:numId="9">
    <w:abstractNumId w:val="3"/>
  </w:num>
  <w:num w:numId="10">
    <w:abstractNumId w:val="1"/>
  </w:num>
  <w:num w:numId="11">
    <w:abstractNumId w:val="5"/>
  </w:num>
  <w:num w:numId="12">
    <w:abstractNumId w:val="8"/>
  </w:num>
  <w:num w:numId="13">
    <w:abstractNumId w:val="13"/>
  </w:num>
  <w:num w:numId="14">
    <w:abstractNumId w:val="14"/>
  </w:num>
  <w:num w:numId="15">
    <w:abstractNumId w:val="12"/>
  </w:num>
  <w:num w:numId="16">
    <w:abstractNumId w:val="6"/>
  </w:num>
  <w:num w:numId="17">
    <w:abstractNumId w:val="17"/>
  </w:num>
  <w:num w:numId="18">
    <w:abstractNumId w:val="2"/>
  </w:num>
  <w:num w:numId="19">
    <w:abstractNumId w:val="4"/>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2BC"/>
    <w:rsid w:val="0018297F"/>
    <w:rsid w:val="00182D9A"/>
    <w:rsid w:val="0018341E"/>
    <w:rsid w:val="00183B4F"/>
    <w:rsid w:val="00184CD7"/>
    <w:rsid w:val="00184F6B"/>
    <w:rsid w:val="001859CC"/>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5D03"/>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58B"/>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42C"/>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1C7C"/>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2E56"/>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403"/>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002"/>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AA1C7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2AF1D-A94C-4670-A60C-A531ABD5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2614</TotalTime>
  <Pages>2</Pages>
  <Words>491</Words>
  <Characters>2801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39</cp:revision>
  <cp:lastPrinted>2014-08-09T03:01:00Z</cp:lastPrinted>
  <dcterms:created xsi:type="dcterms:W3CDTF">2018-04-04T08:34:00Z</dcterms:created>
  <dcterms:modified xsi:type="dcterms:W3CDTF">2018-09-27T00:11:00Z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